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Sibyl </w:t>
      </w:r>
      <w:r w:rsidR="0078496A">
        <w:rPr>
          <w:rFonts w:ascii="Times New Roman" w:hAnsi="Times New Roman" w:cs="Times New Roman"/>
          <w:sz w:val="24"/>
          <w:szCs w:val="24"/>
          <w:u w:val="single"/>
        </w:rPr>
        <w:t>CHILDREY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CHELREY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96A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(b.1401)</w:t>
      </w: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Childrey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Childrey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(H.O.C. II pp.166-7)</w:t>
      </w: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Beckyngham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Upton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Russels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Berkshire(q.v.).  (ibid.)</w:t>
      </w: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Aug.1401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born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Childrey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baptised there.</w:t>
      </w:r>
    </w:p>
    <w:p w:rsidR="00930C23" w:rsidRDefault="00930C2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44A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21-146)</w:t>
      </w:r>
    </w:p>
    <w:p w:rsidR="0078496A" w:rsidRDefault="0078496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</w:t>
      </w:r>
      <w:r w:rsidR="00264C1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An inquisition was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Grandpont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Berkshire, to prove her age. (ibid.)</w:t>
      </w:r>
    </w:p>
    <w:p w:rsidR="0078496A" w:rsidRDefault="0078496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96A" w:rsidRDefault="0078496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96A" w:rsidRPr="00930C23" w:rsidRDefault="0078496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sectPr w:rsidR="0078496A" w:rsidRPr="00930C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23" w:rsidRDefault="00930C23" w:rsidP="00564E3C">
      <w:pPr>
        <w:spacing w:after="0" w:line="240" w:lineRule="auto"/>
      </w:pPr>
      <w:r>
        <w:separator/>
      </w:r>
    </w:p>
  </w:endnote>
  <w:endnote w:type="continuationSeparator" w:id="0">
    <w:p w:rsidR="00930C23" w:rsidRDefault="00930C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0C23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23" w:rsidRDefault="00930C23" w:rsidP="00564E3C">
      <w:pPr>
        <w:spacing w:after="0" w:line="240" w:lineRule="auto"/>
      </w:pPr>
      <w:r>
        <w:separator/>
      </w:r>
    </w:p>
  </w:footnote>
  <w:footnote w:type="continuationSeparator" w:id="0">
    <w:p w:rsidR="00930C23" w:rsidRDefault="00930C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23"/>
    <w:rsid w:val="00264C1E"/>
    <w:rsid w:val="00372DC6"/>
    <w:rsid w:val="00564E3C"/>
    <w:rsid w:val="0064591D"/>
    <w:rsid w:val="0078496A"/>
    <w:rsid w:val="00930C2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88705"/>
  <w15:chartTrackingRefBased/>
  <w15:docId w15:val="{20DBBB1B-5FC4-4664-A4D1-061B4CFB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30C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2015-12-18T21:21:00Z</dcterms:created>
  <dcterms:modified xsi:type="dcterms:W3CDTF">2015-12-18T21:34:00Z</dcterms:modified>
</cp:coreProperties>
</file>